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9468E" w14:textId="6B3EE1F5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0ED4B7E4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119F5483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2879DF49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677C81D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1C44DD26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18E4C1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EA303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54816F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A657B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804B6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DDA215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43DB56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6515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64A832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D970" w14:textId="042C961D" w:rsidR="006467D8" w:rsidRPr="00E10504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5F5CA0" w:rsidRPr="005F5CA0">
        <w:rPr>
          <w:rFonts w:ascii="Arial" w:hAnsi="Arial" w:cs="Arial"/>
          <w:sz w:val="20"/>
          <w:szCs w:val="20"/>
        </w:rPr>
        <w:t>Ministrstvo za digitalno preobrazbo, Davčna ulica 1, 1000 Ljubljana</w:t>
      </w:r>
      <w:r w:rsidR="00E10504">
        <w:rPr>
          <w:rFonts w:ascii="Arial" w:hAnsi="Arial" w:cs="Arial"/>
          <w:iCs/>
          <w:sz w:val="20"/>
          <w:szCs w:val="20"/>
        </w:rPr>
        <w:t>.</w:t>
      </w:r>
    </w:p>
    <w:p w14:paraId="66C383F6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6EDBAB9" w14:textId="276DE8D5" w:rsidR="00AF3888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82726F">
        <w:rPr>
          <w:rFonts w:ascii="Arial" w:hAnsi="Arial" w:cs="Arial"/>
          <w:i/>
          <w:sz w:val="20"/>
          <w:szCs w:val="20"/>
        </w:rPr>
        <w:t>ODPU-52</w:t>
      </w:r>
      <w:r w:rsidR="00865920">
        <w:rPr>
          <w:rFonts w:ascii="Arial" w:hAnsi="Arial" w:cs="Arial"/>
          <w:i/>
          <w:sz w:val="20"/>
          <w:szCs w:val="20"/>
        </w:rPr>
        <w:t>/202</w:t>
      </w:r>
      <w:r w:rsidR="00DF2F68">
        <w:rPr>
          <w:rFonts w:ascii="Arial" w:hAnsi="Arial" w:cs="Arial"/>
          <w:i/>
          <w:sz w:val="20"/>
          <w:szCs w:val="20"/>
        </w:rPr>
        <w:t>5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</w:t>
      </w:r>
      <w:r w:rsidR="00800ABB" w:rsidRPr="0082726F">
        <w:rPr>
          <w:rFonts w:ascii="Arial" w:hAnsi="Arial" w:cs="Arial"/>
          <w:i/>
          <w:sz w:val="20"/>
          <w:szCs w:val="20"/>
        </w:rPr>
        <w:t xml:space="preserve">predmet </w:t>
      </w:r>
      <w:r w:rsidR="001E6E09" w:rsidRPr="0082726F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82726F">
        <w:rPr>
          <w:rFonts w:ascii="Arial" w:hAnsi="Arial" w:cs="Arial"/>
          <w:i/>
          <w:sz w:val="20"/>
          <w:szCs w:val="20"/>
        </w:rPr>
        <w:t>»</w:t>
      </w:r>
      <w:r w:rsidR="0082726F" w:rsidRPr="0082726F">
        <w:rPr>
          <w:rFonts w:ascii="Arial" w:hAnsi="Arial" w:cs="Arial"/>
          <w:color w:val="000000"/>
          <w:sz w:val="20"/>
          <w:szCs w:val="20"/>
        </w:rPr>
        <w:t>ODPU sklop 4 - IBM/HCL Domino storitve in storitve elektronskih poštnih sistemov (MS Exchange in SMTP vozlišče)</w:t>
      </w:r>
      <w:r w:rsidR="00DF2F68" w:rsidRPr="0082726F">
        <w:rPr>
          <w:rFonts w:ascii="Arial" w:hAnsi="Arial" w:cs="Arial"/>
          <w:i/>
          <w:sz w:val="20"/>
          <w:szCs w:val="20"/>
        </w:rPr>
        <w:t>«).</w:t>
      </w:r>
    </w:p>
    <w:p w14:paraId="39AF168D" w14:textId="77777777" w:rsidR="00DF2F68" w:rsidRPr="00AF3888" w:rsidRDefault="00DF2F6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9210AF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3AEBC0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708D58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05EB4E4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269D1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77651DA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3030A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C7DA3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A0BAF45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0D4FDFDB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4B9CB7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BC7EF40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322A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F9F63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C22E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48DA397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8C9ABA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BC9F5D0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4DE7FA7D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78163A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9D8DA22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F350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FCF361F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B5BF83C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424EFFBF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B6163B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437FB917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15EC7150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33E63650" w14:textId="21821495" w:rsidR="007D6338" w:rsidRP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7D6338" w:rsidRPr="00185A2C" w:rsidSect="00D164BB">
      <w:footerReference w:type="default" r:id="rId7"/>
      <w:headerReference w:type="first" r:id="rId8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A00D0" w14:textId="77777777" w:rsidR="00FC65B2" w:rsidRDefault="00FC65B2">
      <w:r>
        <w:separator/>
      </w:r>
    </w:p>
  </w:endnote>
  <w:endnote w:type="continuationSeparator" w:id="0">
    <w:p w14:paraId="31EFDC4F" w14:textId="77777777" w:rsidR="00FC65B2" w:rsidRDefault="00FC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5BAC1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E6698" w14:textId="77777777" w:rsidR="00FC65B2" w:rsidRDefault="00FC65B2">
      <w:r>
        <w:separator/>
      </w:r>
    </w:p>
  </w:footnote>
  <w:footnote w:type="continuationSeparator" w:id="0">
    <w:p w14:paraId="657CE020" w14:textId="77777777" w:rsidR="00FC65B2" w:rsidRDefault="00FC6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E0676" w14:textId="77777777" w:rsidR="003756C5" w:rsidRDefault="003756C5" w:rsidP="003756C5">
    <w:pPr>
      <w:pStyle w:val="Glava"/>
    </w:pPr>
    <w:bookmarkStart w:id="0" w:name="_Hlk183096320"/>
    <w:bookmarkStart w:id="1" w:name="_Hlk183096321"/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60288" behindDoc="0" locked="0" layoutInCell="1" allowOverlap="1" wp14:anchorId="08C07B41" wp14:editId="5B4528EE">
          <wp:simplePos x="0" y="0"/>
          <wp:positionH relativeFrom="margin">
            <wp:posOffset>1827953</wp:posOffset>
          </wp:positionH>
          <wp:positionV relativeFrom="paragraph">
            <wp:posOffset>-216958</wp:posOffset>
          </wp:positionV>
          <wp:extent cx="1540510" cy="458470"/>
          <wp:effectExtent l="0" t="0" r="254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0510" cy="458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74014C5" wp14:editId="40698908">
          <wp:simplePos x="0" y="0"/>
          <wp:positionH relativeFrom="column">
            <wp:posOffset>-96943</wp:posOffset>
          </wp:positionH>
          <wp:positionV relativeFrom="paragraph">
            <wp:posOffset>-147743</wp:posOffset>
          </wp:positionV>
          <wp:extent cx="1657985" cy="341630"/>
          <wp:effectExtent l="0" t="0" r="0" b="127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985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bookmarkEnd w:id="0"/>
  <w:bookmarkEnd w:id="1"/>
  <w:p w14:paraId="25BAC266" w14:textId="77777777" w:rsidR="003756C5" w:rsidRDefault="003756C5" w:rsidP="003756C5">
    <w:pPr>
      <w:pStyle w:val="Glava"/>
    </w:pPr>
  </w:p>
  <w:p w14:paraId="1EDCF184" w14:textId="77777777" w:rsidR="003756C5" w:rsidRDefault="003756C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4596854">
    <w:abstractNumId w:val="2"/>
  </w:num>
  <w:num w:numId="2" w16cid:durableId="450324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4598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7AED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192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2F2DC4"/>
    <w:rsid w:val="0030635E"/>
    <w:rsid w:val="00317102"/>
    <w:rsid w:val="0032161C"/>
    <w:rsid w:val="00324E2B"/>
    <w:rsid w:val="0032770A"/>
    <w:rsid w:val="003345DC"/>
    <w:rsid w:val="00337354"/>
    <w:rsid w:val="003630AA"/>
    <w:rsid w:val="00366A81"/>
    <w:rsid w:val="0037207A"/>
    <w:rsid w:val="00374F89"/>
    <w:rsid w:val="003756C5"/>
    <w:rsid w:val="00380DDB"/>
    <w:rsid w:val="00380F58"/>
    <w:rsid w:val="0038521C"/>
    <w:rsid w:val="00390873"/>
    <w:rsid w:val="00392015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0445"/>
    <w:rsid w:val="00503527"/>
    <w:rsid w:val="00504C72"/>
    <w:rsid w:val="005119EB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9066D"/>
    <w:rsid w:val="005A53AE"/>
    <w:rsid w:val="005B3D5B"/>
    <w:rsid w:val="005C14C3"/>
    <w:rsid w:val="005D4AD6"/>
    <w:rsid w:val="005D69D7"/>
    <w:rsid w:val="005E451A"/>
    <w:rsid w:val="005F2E04"/>
    <w:rsid w:val="005F5CA0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C293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2B95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3816"/>
    <w:rsid w:val="008049C1"/>
    <w:rsid w:val="00820F6A"/>
    <w:rsid w:val="0082726F"/>
    <w:rsid w:val="008345D6"/>
    <w:rsid w:val="0084534E"/>
    <w:rsid w:val="008477E5"/>
    <w:rsid w:val="0086356B"/>
    <w:rsid w:val="00865920"/>
    <w:rsid w:val="00881721"/>
    <w:rsid w:val="00883FF9"/>
    <w:rsid w:val="00885CBA"/>
    <w:rsid w:val="008C05AB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1DC4"/>
    <w:rsid w:val="009763F3"/>
    <w:rsid w:val="00980795"/>
    <w:rsid w:val="009857F7"/>
    <w:rsid w:val="00987165"/>
    <w:rsid w:val="009C679A"/>
    <w:rsid w:val="009D726A"/>
    <w:rsid w:val="00A05486"/>
    <w:rsid w:val="00A164A1"/>
    <w:rsid w:val="00A574DF"/>
    <w:rsid w:val="00A80119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56AA5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53A3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0347"/>
    <w:rsid w:val="00D71855"/>
    <w:rsid w:val="00D745E1"/>
    <w:rsid w:val="00D754F1"/>
    <w:rsid w:val="00D82BB0"/>
    <w:rsid w:val="00D9016D"/>
    <w:rsid w:val="00D97C5D"/>
    <w:rsid w:val="00DE08D9"/>
    <w:rsid w:val="00DE15F3"/>
    <w:rsid w:val="00DF0D53"/>
    <w:rsid w:val="00DF2F68"/>
    <w:rsid w:val="00E03EFF"/>
    <w:rsid w:val="00E10504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5187B"/>
    <w:rsid w:val="00F66718"/>
    <w:rsid w:val="00F75DF7"/>
    <w:rsid w:val="00F804DE"/>
    <w:rsid w:val="00FA245B"/>
    <w:rsid w:val="00FA7EFB"/>
    <w:rsid w:val="00FC5EA5"/>
    <w:rsid w:val="00FC65B2"/>
    <w:rsid w:val="00FC68B9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D459BB"/>
  <w15:chartTrackingRefBased/>
  <w15:docId w15:val="{B77479D1-078E-4BBA-81C1-C4FB014F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</TotalTime>
  <Pages>1</Pages>
  <Words>433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>Ministrstvo za javno upravo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Adriana Zelić</cp:lastModifiedBy>
  <cp:revision>3</cp:revision>
  <cp:lastPrinted>2013-10-09T05:57:00Z</cp:lastPrinted>
  <dcterms:created xsi:type="dcterms:W3CDTF">2025-12-09T13:25:00Z</dcterms:created>
  <dcterms:modified xsi:type="dcterms:W3CDTF">2025-12-09T13:26:00Z</dcterms:modified>
</cp:coreProperties>
</file>